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5D5AD" w14:textId="77777777" w:rsidR="00D825DB" w:rsidRDefault="00D825DB" w:rsidP="00D825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AMUNDESHAM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12931F4C" w14:textId="77777777" w:rsidR="00D825DB" w:rsidRDefault="00D825DB" w:rsidP="00D825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246B18" w14:textId="77777777" w:rsidR="00D825DB" w:rsidRDefault="00D825DB" w:rsidP="00D825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2D524E" w14:textId="77777777" w:rsidR="00D825DB" w:rsidRDefault="00D825DB" w:rsidP="00D825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Dec.1406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from all cities,</w:t>
      </w:r>
    </w:p>
    <w:p w14:paraId="2EBB6B54" w14:textId="77777777" w:rsidR="00D825DB" w:rsidRDefault="00D825DB" w:rsidP="00D825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boroughs and towns and from all secular lords of towns and other persons in</w:t>
      </w:r>
    </w:p>
    <w:p w14:paraId="67114C0E" w14:textId="77777777" w:rsidR="00D825DB" w:rsidRDefault="00D825DB" w:rsidP="00D825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Gloucestershire, the taxes of a fifteenth and a tenth.</w:t>
      </w:r>
    </w:p>
    <w:p w14:paraId="1D9FAD6C" w14:textId="77777777" w:rsidR="00D825DB" w:rsidRDefault="00D825DB" w:rsidP="00D825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p.62)</w:t>
      </w:r>
    </w:p>
    <w:p w14:paraId="11CCD723" w14:textId="77777777" w:rsidR="00D825DB" w:rsidRDefault="00D825DB" w:rsidP="00D825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661774" w14:textId="77777777" w:rsidR="00D825DB" w:rsidRDefault="00D825DB" w:rsidP="00D825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9EB0C1" w14:textId="77777777" w:rsidR="00D825DB" w:rsidRDefault="00D825DB" w:rsidP="00D825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August 2021</w:t>
      </w:r>
    </w:p>
    <w:p w14:paraId="60F65CF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7F555" w14:textId="77777777" w:rsidR="00D825DB" w:rsidRDefault="00D825DB" w:rsidP="009139A6">
      <w:r>
        <w:separator/>
      </w:r>
    </w:p>
  </w:endnote>
  <w:endnote w:type="continuationSeparator" w:id="0">
    <w:p w14:paraId="62300153" w14:textId="77777777" w:rsidR="00D825DB" w:rsidRDefault="00D825D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05C7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0523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6E1D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8C29F" w14:textId="77777777" w:rsidR="00D825DB" w:rsidRDefault="00D825DB" w:rsidP="009139A6">
      <w:r>
        <w:separator/>
      </w:r>
    </w:p>
  </w:footnote>
  <w:footnote w:type="continuationSeparator" w:id="0">
    <w:p w14:paraId="0DCF256D" w14:textId="77777777" w:rsidR="00D825DB" w:rsidRDefault="00D825D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A8F5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AE1B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5B6A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5DB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825D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6CE9B3"/>
  <w15:chartTrackingRefBased/>
  <w15:docId w15:val="{252A50EA-05E5-4359-93CC-504FE5282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2021-09-10T20:25:00Z</dcterms:created>
  <dcterms:modified xsi:type="dcterms:W3CDTF">2021-09-10T20:25:00Z</dcterms:modified>
</cp:coreProperties>
</file>